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36390D" w14:textId="0273FFB6" w:rsidR="00373C3D" w:rsidRPr="00B266B0" w:rsidRDefault="00373C3D" w:rsidP="00373C3D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10438726"/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25bis</w:t>
      </w:r>
      <w:r w:rsidRPr="00B266B0">
        <w:rPr>
          <w:bCs/>
          <w:noProof w:val="0"/>
          <w:sz w:val="24"/>
          <w:szCs w:val="24"/>
        </w:rPr>
        <w:tab/>
      </w:r>
      <w:r w:rsidR="000A4941" w:rsidRPr="000A4941">
        <w:rPr>
          <w:bCs/>
          <w:noProof w:val="0"/>
          <w:sz w:val="24"/>
          <w:szCs w:val="24"/>
        </w:rPr>
        <w:t>R3-245601</w:t>
      </w:r>
    </w:p>
    <w:p w14:paraId="66376503" w14:textId="77777777" w:rsidR="00373C3D" w:rsidRPr="00B1063A" w:rsidRDefault="00373C3D" w:rsidP="00373C3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Hefei, China</w:t>
      </w:r>
      <w:r w:rsidRPr="00782170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 xml:space="preserve">14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18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October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4</w:t>
      </w:r>
    </w:p>
    <w:p w14:paraId="762B1441" w14:textId="77777777" w:rsidR="00373C3D" w:rsidRPr="007645EF" w:rsidRDefault="00373C3D" w:rsidP="00373C3D">
      <w:pPr>
        <w:rPr>
          <w:rFonts w:ascii="Calibri" w:hAnsi="Calibri" w:cs="Arial"/>
          <w:sz w:val="22"/>
          <w:szCs w:val="22"/>
        </w:rPr>
      </w:pPr>
    </w:p>
    <w:p w14:paraId="220556FC" w14:textId="1AF0B56D" w:rsidR="00B56BDC" w:rsidRPr="00B56BDC" w:rsidRDefault="00373C3D" w:rsidP="00B56BDC">
      <w:pPr>
        <w:spacing w:after="6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7645EF">
        <w:rPr>
          <w:rFonts w:ascii="Calibri" w:hAnsi="Calibri" w:cs="Arial"/>
          <w:b/>
          <w:sz w:val="22"/>
          <w:szCs w:val="22"/>
        </w:rPr>
        <w:t>Title:</w:t>
      </w:r>
      <w:r w:rsidRPr="007645EF"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 xml:space="preserve">[Draft] </w:t>
      </w:r>
      <w:r w:rsidR="00B56BDC">
        <w:rPr>
          <w:rFonts w:ascii="Calibri" w:hAnsi="Calibri" w:cs="Arial"/>
          <w:b/>
          <w:sz w:val="22"/>
          <w:szCs w:val="22"/>
        </w:rPr>
        <w:t xml:space="preserve">Reply </w:t>
      </w:r>
      <w:r>
        <w:rPr>
          <w:rFonts w:ascii="Calibri" w:hAnsi="Calibri" w:cs="Arial"/>
          <w:b/>
          <w:sz w:val="22"/>
          <w:szCs w:val="22"/>
        </w:rPr>
        <w:t xml:space="preserve">LS </w:t>
      </w:r>
      <w:r w:rsidR="00B56BDC">
        <w:rPr>
          <w:rFonts w:ascii="Calibri" w:hAnsi="Calibri" w:cs="Arial"/>
          <w:b/>
          <w:sz w:val="22"/>
          <w:szCs w:val="22"/>
        </w:rPr>
        <w:t xml:space="preserve">to </w:t>
      </w:r>
      <w:r w:rsidR="00B56BDC" w:rsidRPr="00B56BDC">
        <w:rPr>
          <w:rFonts w:ascii="Calibri" w:hAnsi="Calibri" w:cs="Arial"/>
          <w:b/>
          <w:sz w:val="22"/>
          <w:szCs w:val="22"/>
        </w:rPr>
        <w:t>LS reply on AI/ML for NG-RAN Energy Saving Energy Cost index</w:t>
      </w:r>
      <w:r w:rsidR="00B56BDC">
        <w:rPr>
          <w:rFonts w:ascii="Calibri" w:hAnsi="Calibri" w:cs="Arial"/>
          <w:b/>
          <w:sz w:val="22"/>
          <w:szCs w:val="22"/>
        </w:rPr>
        <w:t xml:space="preserve"> </w:t>
      </w:r>
    </w:p>
    <w:p w14:paraId="6DB4FE97" w14:textId="0B45A5C3" w:rsidR="00373C3D" w:rsidRPr="00B56BDC" w:rsidRDefault="00B56BDC" w:rsidP="00B56BD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 w:rsidRPr="00B56BDC">
        <w:rPr>
          <w:rFonts w:ascii="Arial" w:hAnsi="Arial" w:cs="Arial"/>
        </w:rPr>
        <w:t>R3-245026</w:t>
      </w:r>
      <w:r>
        <w:rPr>
          <w:rFonts w:ascii="Arial" w:hAnsi="Arial" w:cs="Arial"/>
        </w:rPr>
        <w:t xml:space="preserve"> </w:t>
      </w:r>
      <w:r w:rsidRPr="00B56BDC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B56BDC">
        <w:rPr>
          <w:rFonts w:ascii="Arial" w:hAnsi="Arial" w:cs="Arial"/>
        </w:rPr>
        <w:t>S5-24</w:t>
      </w:r>
      <w:r w:rsidRPr="00B56BDC">
        <w:rPr>
          <w:rFonts w:ascii="Arial" w:hAnsi="Arial" w:cs="Arial" w:hint="eastAsia"/>
        </w:rPr>
        <w:t>5177</w:t>
      </w:r>
    </w:p>
    <w:p w14:paraId="05657DC0" w14:textId="1D993D22" w:rsidR="00373C3D" w:rsidRPr="007645EF" w:rsidRDefault="00373C3D" w:rsidP="00373C3D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Release:</w:t>
      </w:r>
      <w:r w:rsidRPr="007645EF">
        <w:rPr>
          <w:rFonts w:ascii="Calibri" w:hAnsi="Calibri" w:cs="Arial"/>
          <w:bCs/>
          <w:sz w:val="22"/>
          <w:szCs w:val="22"/>
        </w:rPr>
        <w:tab/>
        <w:t>Release 1</w:t>
      </w:r>
      <w:r w:rsidR="00B56BDC">
        <w:rPr>
          <w:rFonts w:ascii="Calibri" w:hAnsi="Calibri" w:cs="Arial"/>
          <w:bCs/>
          <w:sz w:val="22"/>
          <w:szCs w:val="22"/>
        </w:rPr>
        <w:t>8</w:t>
      </w:r>
    </w:p>
    <w:p w14:paraId="2195F3D6" w14:textId="7B613910" w:rsidR="00373C3D" w:rsidRPr="000A06DE" w:rsidRDefault="00373C3D" w:rsidP="00373C3D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Work Item:</w:t>
      </w:r>
      <w:r w:rsidRPr="00CB1D05">
        <w:rPr>
          <w:rFonts w:ascii="Calibri" w:hAnsi="Calibri" w:cs="Arial"/>
          <w:b/>
          <w:sz w:val="22"/>
          <w:szCs w:val="22"/>
        </w:rPr>
        <w:tab/>
      </w:r>
      <w:r w:rsidR="00B56BDC" w:rsidRPr="00B56BDC">
        <w:rPr>
          <w:rFonts w:ascii="Calibri" w:hAnsi="Calibri" w:cs="Arial"/>
          <w:bCs/>
          <w:sz w:val="22"/>
          <w:szCs w:val="22"/>
        </w:rPr>
        <w:t>NR_AIML_NGRAN-Core</w:t>
      </w:r>
    </w:p>
    <w:p w14:paraId="10B81E5B" w14:textId="77777777" w:rsidR="00373C3D" w:rsidRPr="007645EF" w:rsidRDefault="00373C3D" w:rsidP="00373C3D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027132B9" w14:textId="77777777" w:rsidR="00373C3D" w:rsidRPr="0014613E" w:rsidRDefault="00373C3D" w:rsidP="00373C3D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14613E">
        <w:rPr>
          <w:rFonts w:ascii="Calibri" w:hAnsi="Calibri" w:cs="Arial"/>
          <w:b/>
          <w:sz w:val="22"/>
          <w:szCs w:val="22"/>
          <w:lang w:val="en-US"/>
        </w:rPr>
        <w:t>Source:</w:t>
      </w:r>
      <w:r w:rsidRPr="0014613E">
        <w:rPr>
          <w:rFonts w:ascii="Calibri" w:hAnsi="Calibri" w:cs="Arial"/>
          <w:bCs/>
          <w:sz w:val="22"/>
          <w:szCs w:val="22"/>
          <w:lang w:val="en-US"/>
        </w:rPr>
        <w:tab/>
      </w:r>
      <w:r>
        <w:rPr>
          <w:rFonts w:ascii="Arial" w:hAnsi="Arial" w:cs="Arial"/>
          <w:bCs/>
          <w:color w:val="FF0000"/>
        </w:rPr>
        <w:t xml:space="preserve">Nokia [to be </w:t>
      </w:r>
      <w:r w:rsidRPr="0014613E">
        <w:rPr>
          <w:rFonts w:ascii="Arial" w:hAnsi="Arial" w:cs="Arial"/>
          <w:bCs/>
          <w:lang w:val="en-US"/>
        </w:rPr>
        <w:t>RAN3</w:t>
      </w:r>
      <w:r>
        <w:rPr>
          <w:rFonts w:ascii="Arial" w:hAnsi="Arial" w:cs="Arial"/>
          <w:bCs/>
          <w:color w:val="FF0000"/>
        </w:rPr>
        <w:t>]</w:t>
      </w:r>
    </w:p>
    <w:p w14:paraId="4BB39662" w14:textId="77777777" w:rsidR="00373C3D" w:rsidRPr="00373C3D" w:rsidRDefault="00373C3D" w:rsidP="00373C3D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373C3D">
        <w:rPr>
          <w:rFonts w:ascii="Calibri" w:hAnsi="Calibri" w:cs="Arial"/>
          <w:b/>
          <w:sz w:val="22"/>
          <w:szCs w:val="22"/>
          <w:lang w:val="en-US"/>
        </w:rPr>
        <w:t>To:</w:t>
      </w:r>
      <w:r w:rsidRPr="00373C3D">
        <w:rPr>
          <w:rFonts w:ascii="Calibri" w:hAnsi="Calibri" w:cs="Arial"/>
          <w:bCs/>
          <w:sz w:val="22"/>
          <w:szCs w:val="22"/>
          <w:lang w:val="en-US"/>
        </w:rPr>
        <w:tab/>
        <w:t>SA5</w:t>
      </w:r>
    </w:p>
    <w:p w14:paraId="439D09C4" w14:textId="77777777" w:rsidR="00373C3D" w:rsidRPr="00373C3D" w:rsidRDefault="00373C3D" w:rsidP="00373C3D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373C3D">
        <w:rPr>
          <w:rFonts w:ascii="Calibri" w:hAnsi="Calibri" w:cs="Arial"/>
          <w:b/>
          <w:sz w:val="22"/>
          <w:szCs w:val="22"/>
          <w:lang w:val="en-US"/>
        </w:rPr>
        <w:t>CC :</w:t>
      </w:r>
    </w:p>
    <w:p w14:paraId="7A8C7EB7" w14:textId="77777777" w:rsidR="00373C3D" w:rsidRPr="00373C3D" w:rsidRDefault="00373C3D" w:rsidP="00373C3D">
      <w:pPr>
        <w:spacing w:after="60"/>
        <w:ind w:left="1985" w:hanging="1985"/>
        <w:rPr>
          <w:rFonts w:ascii="Calibri" w:hAnsi="Calibri" w:cs="Arial"/>
          <w:bCs/>
          <w:sz w:val="12"/>
          <w:szCs w:val="22"/>
          <w:lang w:val="en-US"/>
        </w:rPr>
      </w:pPr>
    </w:p>
    <w:p w14:paraId="7AE61C80" w14:textId="77777777" w:rsidR="00373C3D" w:rsidRPr="00215CCC" w:rsidRDefault="00373C3D" w:rsidP="00373C3D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  <w:r w:rsidRPr="00215CCC">
        <w:rPr>
          <w:rFonts w:ascii="Calibri" w:hAnsi="Calibri" w:cs="Arial"/>
          <w:b/>
          <w:sz w:val="22"/>
          <w:szCs w:val="22"/>
          <w:lang w:val="en-US"/>
        </w:rPr>
        <w:t>Contact Person:</w:t>
      </w:r>
      <w:bookmarkStart w:id="1" w:name="_Hlk110438804"/>
    </w:p>
    <w:p w14:paraId="68E05B99" w14:textId="77777777" w:rsidR="00373C3D" w:rsidRPr="002200B7" w:rsidRDefault="00373C3D" w:rsidP="00373C3D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/>
          <w:sz w:val="20"/>
        </w:rPr>
      </w:pPr>
      <w:r w:rsidRPr="002200B7">
        <w:rPr>
          <w:rFonts w:cs="Arial"/>
          <w:b/>
          <w:sz w:val="20"/>
        </w:rPr>
        <w:t>Name:</w:t>
      </w:r>
      <w:r w:rsidRPr="002200B7">
        <w:rPr>
          <w:rFonts w:cs="Arial"/>
          <w:b/>
          <w:sz w:val="20"/>
        </w:rPr>
        <w:tab/>
        <w:t>Anna Pantelidou</w:t>
      </w:r>
    </w:p>
    <w:p w14:paraId="0226FB97" w14:textId="77777777" w:rsidR="00373C3D" w:rsidRPr="002200B7" w:rsidRDefault="00373C3D" w:rsidP="00373C3D">
      <w:pPr>
        <w:tabs>
          <w:tab w:val="left" w:pos="2268"/>
        </w:tabs>
        <w:ind w:firstLine="426"/>
        <w:rPr>
          <w:rFonts w:ascii="Arial" w:hAnsi="Arial" w:cs="Arial"/>
          <w:bCs/>
        </w:rPr>
      </w:pPr>
      <w:r w:rsidRPr="002200B7">
        <w:rPr>
          <w:rFonts w:ascii="Arial" w:hAnsi="Arial" w:cs="Arial"/>
          <w:b/>
        </w:rPr>
        <w:t>E-mail Address:</w:t>
      </w:r>
      <w:r w:rsidRPr="002200B7">
        <w:rPr>
          <w:rFonts w:ascii="Arial" w:hAnsi="Arial" w:cs="Arial"/>
          <w:b/>
        </w:rPr>
        <w:tab/>
      </w:r>
      <w:r w:rsidRPr="002200B7">
        <w:rPr>
          <w:rFonts w:ascii="Arial" w:hAnsi="Arial" w:cs="Arial"/>
          <w:bCs/>
        </w:rPr>
        <w:t>anna.pantelidou@nokia.com</w:t>
      </w:r>
    </w:p>
    <w:bookmarkEnd w:id="1"/>
    <w:p w14:paraId="2C8E7EC3" w14:textId="77777777" w:rsidR="00373C3D" w:rsidRPr="007645EF" w:rsidRDefault="00373C3D" w:rsidP="00373C3D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</w:p>
    <w:p w14:paraId="71A1CD70" w14:textId="77777777" w:rsidR="00373C3D" w:rsidRPr="007645EF" w:rsidRDefault="00373C3D" w:rsidP="00373C3D">
      <w:pPr>
        <w:tabs>
          <w:tab w:val="left" w:pos="2268"/>
        </w:tabs>
        <w:rPr>
          <w:rStyle w:val="Hyperlink"/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Send any reply LS to: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7645EF">
          <w:rPr>
            <w:rStyle w:val="Hyperlink"/>
            <w:rFonts w:ascii="Calibri" w:hAnsi="Calibri" w:cs="Arial"/>
            <w:b/>
            <w:sz w:val="22"/>
            <w:szCs w:val="22"/>
          </w:rPr>
          <w:t>mailto:3GPPLiaison@etsi.org</w:t>
        </w:r>
      </w:hyperlink>
    </w:p>
    <w:p w14:paraId="67534748" w14:textId="77777777" w:rsidR="00373C3D" w:rsidRPr="007645EF" w:rsidRDefault="00373C3D" w:rsidP="00373C3D">
      <w:pPr>
        <w:tabs>
          <w:tab w:val="left" w:pos="2268"/>
        </w:tabs>
        <w:rPr>
          <w:rFonts w:ascii="Calibri" w:hAnsi="Calibri" w:cs="Calibri"/>
          <w:b/>
          <w:sz w:val="22"/>
        </w:rPr>
      </w:pPr>
    </w:p>
    <w:p w14:paraId="00E29045" w14:textId="77777777" w:rsidR="00373C3D" w:rsidRPr="007645EF" w:rsidRDefault="00373C3D" w:rsidP="00373C3D">
      <w:pPr>
        <w:tabs>
          <w:tab w:val="left" w:pos="2268"/>
        </w:tabs>
        <w:rPr>
          <w:rFonts w:ascii="Calibri" w:hAnsi="Calibri" w:cs="Calibri"/>
          <w:bCs/>
          <w:sz w:val="24"/>
          <w:szCs w:val="22"/>
        </w:rPr>
      </w:pPr>
      <w:r w:rsidRPr="007645EF">
        <w:rPr>
          <w:rFonts w:ascii="Calibri" w:hAnsi="Calibri" w:cs="Calibri"/>
          <w:b/>
          <w:sz w:val="22"/>
        </w:rPr>
        <w:t>Attachments:</w:t>
      </w:r>
      <w:r w:rsidRPr="007645EF">
        <w:rPr>
          <w:rFonts w:ascii="Calibri" w:hAnsi="Calibri" w:cs="Calibri"/>
          <w:b/>
          <w:sz w:val="22"/>
        </w:rPr>
        <w:tab/>
        <w:t>None</w:t>
      </w:r>
      <w:r w:rsidRPr="007645EF">
        <w:rPr>
          <w:rFonts w:ascii="Calibri" w:hAnsi="Calibri" w:cs="Calibri"/>
          <w:b/>
          <w:sz w:val="24"/>
          <w:szCs w:val="22"/>
        </w:rPr>
        <w:t xml:space="preserve"> </w:t>
      </w:r>
      <w:r w:rsidRPr="007645EF">
        <w:rPr>
          <w:rFonts w:ascii="Calibri" w:hAnsi="Calibri" w:cs="Calibri"/>
          <w:bCs/>
          <w:sz w:val="24"/>
          <w:szCs w:val="22"/>
        </w:rPr>
        <w:tab/>
      </w:r>
    </w:p>
    <w:p w14:paraId="0EC544E4" w14:textId="77777777" w:rsidR="00373C3D" w:rsidRPr="007645EF" w:rsidRDefault="00373C3D" w:rsidP="00373C3D">
      <w:pPr>
        <w:pBdr>
          <w:bottom w:val="single" w:sz="4" w:space="1" w:color="auto"/>
        </w:pBdr>
        <w:rPr>
          <w:rFonts w:ascii="Calibri" w:hAnsi="Calibri" w:cs="Calibri"/>
          <w:sz w:val="24"/>
          <w:szCs w:val="22"/>
        </w:rPr>
      </w:pPr>
    </w:p>
    <w:p w14:paraId="40F09D8B" w14:textId="77777777" w:rsidR="00373C3D" w:rsidRPr="007645EF" w:rsidRDefault="00373C3D" w:rsidP="00373C3D">
      <w:pPr>
        <w:rPr>
          <w:rFonts w:ascii="Calibri" w:hAnsi="Calibri" w:cs="Arial"/>
          <w:sz w:val="22"/>
          <w:szCs w:val="22"/>
        </w:rPr>
      </w:pPr>
    </w:p>
    <w:p w14:paraId="69D8C41C" w14:textId="77777777" w:rsidR="00373C3D" w:rsidRPr="007645EF" w:rsidRDefault="00373C3D" w:rsidP="00373C3D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1. Overall Description:</w:t>
      </w:r>
    </w:p>
    <w:p w14:paraId="29AEA81D" w14:textId="5253520E" w:rsidR="00397AEB" w:rsidRPr="00397AEB" w:rsidRDefault="00397AEB" w:rsidP="00373C3D">
      <w:pPr>
        <w:spacing w:after="120"/>
        <w:rPr>
          <w:lang w:val="en-US"/>
        </w:rPr>
      </w:pPr>
      <w:r>
        <w:rPr>
          <w:lang w:val="en-US"/>
        </w:rPr>
        <w:t>RAN3 thanks SA5 for their LS.</w:t>
      </w:r>
    </w:p>
    <w:p w14:paraId="6DF18F21" w14:textId="47FD6933" w:rsidR="00E939F6" w:rsidRDefault="00E939F6" w:rsidP="00373C3D">
      <w:pPr>
        <w:spacing w:after="120"/>
      </w:pPr>
      <w:r>
        <w:t xml:space="preserve">RAN3 checked the attached CRs </w:t>
      </w:r>
      <w:r w:rsidR="00D7215D" w:rsidRPr="003923F3">
        <w:t>S5-245163</w:t>
      </w:r>
      <w:r w:rsidR="00D7215D">
        <w:t xml:space="preserve"> and </w:t>
      </w:r>
      <w:r w:rsidR="00D7215D" w:rsidRPr="003923F3">
        <w:t>S5-24516</w:t>
      </w:r>
      <w:r w:rsidR="00D7215D">
        <w:t xml:space="preserve">4 </w:t>
      </w:r>
      <w:r>
        <w:t>by SA5 and observed the following:</w:t>
      </w:r>
    </w:p>
    <w:p w14:paraId="5CE4AA77" w14:textId="707DD667" w:rsidR="00E939F6" w:rsidRPr="006352DE" w:rsidRDefault="002748E3" w:rsidP="00A27110">
      <w:pPr>
        <w:numPr>
          <w:ilvl w:val="0"/>
          <w:numId w:val="27"/>
        </w:numPr>
      </w:pPr>
      <w:r w:rsidRPr="006352DE">
        <w:t>Reporting of Energy Cost is described in TS 38.423 and is out of SA5 scope.</w:t>
      </w:r>
    </w:p>
    <w:p w14:paraId="41DDC5E8" w14:textId="7C56EBDD" w:rsidR="006352DE" w:rsidRPr="006352DE" w:rsidRDefault="006352DE" w:rsidP="003D2DA3">
      <w:pPr>
        <w:numPr>
          <w:ilvl w:val="0"/>
          <w:numId w:val="27"/>
        </w:numPr>
        <w:ind w:left="567" w:hanging="207"/>
      </w:pPr>
      <w:r w:rsidRPr="003D2DA3">
        <w:t xml:space="preserve">In the CRs attached by SA5, it is not clear that the mapping rule should be the same across all </w:t>
      </w:r>
      <w:proofErr w:type="spellStart"/>
      <w:r w:rsidRPr="003D2DA3">
        <w:t>gNBs</w:t>
      </w:r>
      <w:proofErr w:type="spellEnd"/>
      <w:r w:rsidRPr="003D2DA3">
        <w:t xml:space="preserve"> in a given area.</w:t>
      </w:r>
    </w:p>
    <w:p w14:paraId="4B6C8B5E" w14:textId="408CEB29" w:rsidR="00E939F6" w:rsidRPr="00E939F6" w:rsidRDefault="00E939F6" w:rsidP="00A27110">
      <w:pPr>
        <w:numPr>
          <w:ilvl w:val="0"/>
          <w:numId w:val="27"/>
        </w:numPr>
      </w:pPr>
      <w:r w:rsidRPr="00A27110">
        <w:t>RAN3 has not introduced an “Energy Cost Report” and it is unclear what it means.</w:t>
      </w:r>
    </w:p>
    <w:p w14:paraId="1E2B83D2" w14:textId="0DC63FCD" w:rsidR="00E939F6" w:rsidRPr="00A27110" w:rsidRDefault="00E939F6" w:rsidP="00A27110">
      <w:pPr>
        <w:numPr>
          <w:ilvl w:val="0"/>
          <w:numId w:val="27"/>
        </w:numPr>
        <w:ind w:left="567" w:hanging="218"/>
      </w:pPr>
      <w:r w:rsidRPr="00A27110">
        <w:t xml:space="preserve">There is no clear description in S5-245164  that the minimum and maximum Energy Cost values correspond to the minimum and maximum energy consumption values within a certain area of </w:t>
      </w:r>
      <w:proofErr w:type="spellStart"/>
      <w:r w:rsidRPr="00A27110">
        <w:t>gNBs</w:t>
      </w:r>
      <w:proofErr w:type="spellEnd"/>
      <w:r w:rsidRPr="00A27110">
        <w:t xml:space="preserve">, which was what RAN3 indicated to SA5 in their Reply LS. </w:t>
      </w:r>
    </w:p>
    <w:p w14:paraId="066CCDA2" w14:textId="5BAE0C27" w:rsidR="00E939F6" w:rsidRPr="00A27110" w:rsidRDefault="00E939F6" w:rsidP="00A27110">
      <w:pPr>
        <w:numPr>
          <w:ilvl w:val="0"/>
          <w:numId w:val="27"/>
        </w:numPr>
        <w:ind w:left="567" w:hanging="207"/>
      </w:pPr>
      <w:r w:rsidRPr="00A27110">
        <w:t xml:space="preserve">Time Interval </w:t>
      </w:r>
      <w:r w:rsidR="000A2FD0">
        <w:t xml:space="preserve">is </w:t>
      </w:r>
      <w:r w:rsidRPr="00A27110">
        <w:t xml:space="preserve">in S5-245164 described as an interval that should be applied for the collection of mapping rule attributes, </w:t>
      </w:r>
      <w:r w:rsidR="000A2FD0">
        <w:t>while RAN3’s LS describes it</w:t>
      </w:r>
      <w:r w:rsidRPr="00A27110">
        <w:t xml:space="preserve"> as an interval within which the values of energy consumption are being averaged as per RAN3’s response.</w:t>
      </w:r>
    </w:p>
    <w:p w14:paraId="15B635E9" w14:textId="246848C9" w:rsidR="00373C3D" w:rsidRPr="00B654C5" w:rsidRDefault="00E939F6" w:rsidP="00B02AC4">
      <w:pPr>
        <w:numPr>
          <w:ilvl w:val="0"/>
          <w:numId w:val="27"/>
        </w:numPr>
        <w:ind w:left="567" w:hanging="207"/>
      </w:pPr>
      <w:r w:rsidRPr="00A27110">
        <w:t xml:space="preserve">Energy Cost mapping rule configuration in </w:t>
      </w:r>
      <w:proofErr w:type="spellStart"/>
      <w:r w:rsidRPr="00A27110">
        <w:t>gNB</w:t>
      </w:r>
      <w:proofErr w:type="spellEnd"/>
      <w:r w:rsidRPr="00A27110">
        <w:t xml:space="preserve">-CU-CP is valid under the assumption that this mapping rule is applicable at the </w:t>
      </w:r>
      <w:proofErr w:type="spellStart"/>
      <w:r w:rsidRPr="00A27110">
        <w:t>gNB</w:t>
      </w:r>
      <w:proofErr w:type="spellEnd"/>
      <w:r w:rsidRPr="00A27110">
        <w:t xml:space="preserve"> level in monolithic architecture, but is insufficient in case of split architecture support where a </w:t>
      </w:r>
      <w:proofErr w:type="spellStart"/>
      <w:r w:rsidRPr="00A27110">
        <w:t>gNB</w:t>
      </w:r>
      <w:proofErr w:type="spellEnd"/>
      <w:r w:rsidRPr="00A27110">
        <w:t>-DU needs to measure an Energy Consumption and map it to an Energy Cost index.</w:t>
      </w:r>
      <w:r w:rsidR="00D7215D">
        <w:t xml:space="preserve"> Even though this doesn’t pose any concern to RAN3 for the Rel-18 NG-RAN AI/ML work it is insufficient to support split architecture as per RAN3 NG-RAN AI/ML Rel-19 discussions.</w:t>
      </w:r>
    </w:p>
    <w:p w14:paraId="0A3EDE3A" w14:textId="77777777" w:rsidR="00373C3D" w:rsidRPr="007645EF" w:rsidRDefault="00373C3D" w:rsidP="00373C3D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2. Actions:</w:t>
      </w:r>
    </w:p>
    <w:p w14:paraId="28DFFB7D" w14:textId="26D8481D" w:rsidR="00373C3D" w:rsidRDefault="00373C3D" w:rsidP="00373C3D">
      <w:pPr>
        <w:spacing w:after="120"/>
        <w:ind w:left="1134" w:hanging="1134"/>
        <w:jc w:val="both"/>
        <w:rPr>
          <w:b/>
          <w:bCs/>
          <w:lang w:val="en-US"/>
        </w:rPr>
      </w:pPr>
      <w:r>
        <w:rPr>
          <w:rFonts w:ascii="Arial" w:hAnsi="Arial" w:cs="Arial"/>
          <w:b/>
        </w:rPr>
        <w:t xml:space="preserve">To SA5 : </w:t>
      </w:r>
      <w:r>
        <w:rPr>
          <w:rFonts w:ascii="Arial" w:hAnsi="Arial" w:cs="Arial"/>
          <w:b/>
        </w:rPr>
        <w:tab/>
      </w:r>
      <w:r>
        <w:rPr>
          <w:b/>
          <w:bCs/>
        </w:rPr>
        <w:t xml:space="preserve">RAN3 would like to ask SA5 to </w:t>
      </w:r>
      <w:r w:rsidR="002334AE">
        <w:rPr>
          <w:b/>
          <w:bCs/>
        </w:rPr>
        <w:t>take the above issues into account</w:t>
      </w:r>
      <w:r>
        <w:rPr>
          <w:b/>
          <w:bCs/>
        </w:rPr>
        <w:t xml:space="preserve"> and respond to RAN3, if needed.</w:t>
      </w:r>
      <w:r w:rsidRPr="00C452D5">
        <w:rPr>
          <w:b/>
          <w:bCs/>
        </w:rPr>
        <w:t xml:space="preserve"> </w:t>
      </w:r>
    </w:p>
    <w:p w14:paraId="33BFA887" w14:textId="77777777" w:rsidR="00373C3D" w:rsidRPr="003506EC" w:rsidRDefault="00373C3D" w:rsidP="00373C3D">
      <w:pPr>
        <w:spacing w:after="120"/>
        <w:ind w:left="1134" w:hanging="1134"/>
        <w:jc w:val="both"/>
        <w:rPr>
          <w:b/>
          <w:bCs/>
        </w:rPr>
      </w:pPr>
      <w:r>
        <w:rPr>
          <w:b/>
          <w:bCs/>
          <w:lang w:val="en-US"/>
        </w:rPr>
        <w:lastRenderedPageBreak/>
        <w:t xml:space="preserve"> </w:t>
      </w:r>
    </w:p>
    <w:p w14:paraId="5AB10CC5" w14:textId="77777777" w:rsidR="00373C3D" w:rsidRPr="007645EF" w:rsidRDefault="00373C3D" w:rsidP="00373C3D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3. Dates of Next TSG-RAN WG3 Meetings:</w:t>
      </w:r>
    </w:p>
    <w:bookmarkEnd w:id="0"/>
    <w:p w14:paraId="5543D794" w14:textId="77777777" w:rsidR="00373C3D" w:rsidRDefault="00373C3D" w:rsidP="00373C3D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18 - 22 November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Orlando</w:t>
      </w:r>
      <w:r w:rsidRPr="007A049B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USA</w:t>
      </w:r>
    </w:p>
    <w:p w14:paraId="26B225D4" w14:textId="77777777" w:rsidR="00373C3D" w:rsidRPr="005B7938" w:rsidRDefault="00373C3D" w:rsidP="00373C3D">
      <w:pPr>
        <w:spacing w:after="120"/>
        <w:rPr>
          <w:rFonts w:ascii="Arial" w:hAnsi="Arial" w:cs="Arial"/>
          <w:bCs/>
        </w:rPr>
      </w:pPr>
      <w:r w:rsidRPr="006D04A8">
        <w:rPr>
          <w:rFonts w:ascii="Arial" w:hAnsi="Arial" w:cs="Arial"/>
          <w:bCs/>
        </w:rPr>
        <w:t>TSG-RAN WG3 Meeting RAN3#12</w:t>
      </w:r>
      <w:r>
        <w:rPr>
          <w:rFonts w:ascii="Arial" w:hAnsi="Arial" w:cs="Arial"/>
          <w:bCs/>
        </w:rPr>
        <w:t>7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7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21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1B62006C" w14:textId="77777777" w:rsidR="00373C3D" w:rsidRPr="0059191F" w:rsidRDefault="00373C3D" w:rsidP="00373C3D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19B6F0E0" w14:textId="77777777" w:rsidR="00373C3D" w:rsidRDefault="00373C3D" w:rsidP="00373C3D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1A437959" w14:textId="77777777" w:rsidR="00373C3D" w:rsidRDefault="00373C3D" w:rsidP="00373C3D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2993191C" w14:textId="77777777" w:rsidR="00373C3D" w:rsidRPr="00CD4C7B" w:rsidRDefault="00373C3D" w:rsidP="00373C3D"/>
    <w:p w14:paraId="0FDE0268" w14:textId="77777777" w:rsidR="00373C3D" w:rsidRPr="00343560" w:rsidRDefault="00373C3D" w:rsidP="00343560"/>
    <w:sectPr w:rsidR="00373C3D" w:rsidRPr="00343560" w:rsidSect="0034356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660833" w14:textId="77777777" w:rsidR="00D431BD" w:rsidRDefault="00D431BD">
      <w:r>
        <w:separator/>
      </w:r>
    </w:p>
  </w:endnote>
  <w:endnote w:type="continuationSeparator" w:id="0">
    <w:p w14:paraId="21832DFE" w14:textId="77777777" w:rsidR="00D431BD" w:rsidRDefault="00D431BD">
      <w:r>
        <w:continuationSeparator/>
      </w:r>
    </w:p>
  </w:endnote>
  <w:endnote w:type="continuationNotice" w:id="1">
    <w:p w14:paraId="43504611" w14:textId="77777777" w:rsidR="00D431BD" w:rsidRDefault="00D431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828241" w14:textId="77777777" w:rsidR="00D431BD" w:rsidRDefault="00D431BD">
      <w:r>
        <w:separator/>
      </w:r>
    </w:p>
  </w:footnote>
  <w:footnote w:type="continuationSeparator" w:id="0">
    <w:p w14:paraId="368D4E81" w14:textId="77777777" w:rsidR="00D431BD" w:rsidRDefault="00D431BD">
      <w:r>
        <w:continuationSeparator/>
      </w:r>
    </w:p>
  </w:footnote>
  <w:footnote w:type="continuationNotice" w:id="1">
    <w:p w14:paraId="175FB19E" w14:textId="77777777" w:rsidR="00D431BD" w:rsidRDefault="00D431B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430A00"/>
    <w:multiLevelType w:val="hybridMultilevel"/>
    <w:tmpl w:val="B05432E2"/>
    <w:lvl w:ilvl="0" w:tplc="869C9A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B244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68F4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D200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04D3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04E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D204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3ABC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C62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4E2591D"/>
    <w:multiLevelType w:val="hybridMultilevel"/>
    <w:tmpl w:val="E06C1DFC"/>
    <w:lvl w:ilvl="0" w:tplc="BBF65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6BC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36FF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A22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12E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864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845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04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5406286"/>
    <w:multiLevelType w:val="hybridMultilevel"/>
    <w:tmpl w:val="1696D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960C8"/>
    <w:multiLevelType w:val="hybridMultilevel"/>
    <w:tmpl w:val="62CA7E40"/>
    <w:lvl w:ilvl="0" w:tplc="D8700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C4BA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BE99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4608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0AAD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D46C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BC7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320E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5A7D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B81409"/>
    <w:multiLevelType w:val="hybridMultilevel"/>
    <w:tmpl w:val="A492E54C"/>
    <w:lvl w:ilvl="0" w:tplc="33546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8ECC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24F6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B40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B05D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F28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22E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025F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C619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3D55140"/>
    <w:multiLevelType w:val="hybridMultilevel"/>
    <w:tmpl w:val="87404402"/>
    <w:lvl w:ilvl="0" w:tplc="56543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1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83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AB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2D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2CA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5AF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A0C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F3C44FD"/>
    <w:multiLevelType w:val="hybridMultilevel"/>
    <w:tmpl w:val="A950DA34"/>
    <w:lvl w:ilvl="0" w:tplc="A1E09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C41B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E82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C6BA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FCD9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52B7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6082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84CE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AEE5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3A2F2B"/>
    <w:multiLevelType w:val="hybridMultilevel"/>
    <w:tmpl w:val="627ED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853B39"/>
    <w:multiLevelType w:val="hybridMultilevel"/>
    <w:tmpl w:val="A7B2F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A4A55"/>
    <w:multiLevelType w:val="hybridMultilevel"/>
    <w:tmpl w:val="BC209EEE"/>
    <w:lvl w:ilvl="0" w:tplc="B622D4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C55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9089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46F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C0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389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B843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262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58E0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9B04D41"/>
    <w:multiLevelType w:val="hybridMultilevel"/>
    <w:tmpl w:val="DF5E9A74"/>
    <w:lvl w:ilvl="0" w:tplc="BBE03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E07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60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8D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65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5C91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8E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96A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F124803"/>
    <w:multiLevelType w:val="hybridMultilevel"/>
    <w:tmpl w:val="E2543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8A58E5"/>
    <w:multiLevelType w:val="hybridMultilevel"/>
    <w:tmpl w:val="0682E9BA"/>
    <w:lvl w:ilvl="0" w:tplc="207A5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481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E8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6C01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AB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45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EEB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6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E63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956309C"/>
    <w:multiLevelType w:val="hybridMultilevel"/>
    <w:tmpl w:val="F9863892"/>
    <w:lvl w:ilvl="0" w:tplc="A710B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7A0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41C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60C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80E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6EB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EE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49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64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A067B15"/>
    <w:multiLevelType w:val="hybridMultilevel"/>
    <w:tmpl w:val="723851AE"/>
    <w:lvl w:ilvl="0" w:tplc="D25EE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AAD4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0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58A17A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6EE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0E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307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8C1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DAB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F831A9"/>
    <w:multiLevelType w:val="hybridMultilevel"/>
    <w:tmpl w:val="C69C0320"/>
    <w:lvl w:ilvl="0" w:tplc="62B2E0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D230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544E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3AE1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5639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CE0C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960A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EE2B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BA52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40E93"/>
    <w:multiLevelType w:val="hybridMultilevel"/>
    <w:tmpl w:val="C090101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8BD5606"/>
    <w:multiLevelType w:val="hybridMultilevel"/>
    <w:tmpl w:val="EC9EF2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F945DBC"/>
    <w:multiLevelType w:val="hybridMultilevel"/>
    <w:tmpl w:val="9878B63C"/>
    <w:lvl w:ilvl="0" w:tplc="BDD2A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043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4C8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3289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2654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8C1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7EA0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E684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3A26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7BB51AE1"/>
    <w:multiLevelType w:val="hybridMultilevel"/>
    <w:tmpl w:val="CA0829AE"/>
    <w:lvl w:ilvl="0" w:tplc="432AF79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FCB6747A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FAA8BC3C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C76E82AC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7B2CDAE8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8B76A6C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9C36416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A5AF3E8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CA84D994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FEB372C"/>
    <w:multiLevelType w:val="hybridMultilevel"/>
    <w:tmpl w:val="B210A3EC"/>
    <w:lvl w:ilvl="0" w:tplc="3B6C1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602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4A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7E9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E5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32F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AB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C8F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4A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12"/>
  </w:num>
  <w:num w:numId="5" w16cid:durableId="1293485520">
    <w:abstractNumId w:val="22"/>
  </w:num>
  <w:num w:numId="6" w16cid:durableId="518593314">
    <w:abstractNumId w:val="8"/>
  </w:num>
  <w:num w:numId="7" w16cid:durableId="133304696">
    <w:abstractNumId w:val="20"/>
  </w:num>
  <w:num w:numId="8" w16cid:durableId="1401951229">
    <w:abstractNumId w:val="5"/>
  </w:num>
  <w:num w:numId="9" w16cid:durableId="765687038">
    <w:abstractNumId w:val="2"/>
  </w:num>
  <w:num w:numId="10" w16cid:durableId="1190608963">
    <w:abstractNumId w:val="24"/>
  </w:num>
  <w:num w:numId="11" w16cid:durableId="1298758106">
    <w:abstractNumId w:val="17"/>
  </w:num>
  <w:num w:numId="12" w16cid:durableId="485165343">
    <w:abstractNumId w:val="16"/>
  </w:num>
  <w:num w:numId="13" w16cid:durableId="389350407">
    <w:abstractNumId w:val="6"/>
  </w:num>
  <w:num w:numId="14" w16cid:durableId="195781584">
    <w:abstractNumId w:val="25"/>
  </w:num>
  <w:num w:numId="15" w16cid:durableId="1483423386">
    <w:abstractNumId w:val="13"/>
  </w:num>
  <w:num w:numId="16" w16cid:durableId="1742748413">
    <w:abstractNumId w:val="18"/>
  </w:num>
  <w:num w:numId="17" w16cid:durableId="1818763474">
    <w:abstractNumId w:val="7"/>
  </w:num>
  <w:num w:numId="18" w16cid:durableId="1667585086">
    <w:abstractNumId w:val="11"/>
  </w:num>
  <w:num w:numId="19" w16cid:durableId="1271208106">
    <w:abstractNumId w:val="3"/>
  </w:num>
  <w:num w:numId="20" w16cid:durableId="305671312">
    <w:abstractNumId w:val="23"/>
  </w:num>
  <w:num w:numId="21" w16cid:durableId="1929924767">
    <w:abstractNumId w:val="15"/>
  </w:num>
  <w:num w:numId="22" w16cid:durableId="1059861415">
    <w:abstractNumId w:val="14"/>
  </w:num>
  <w:num w:numId="23" w16cid:durableId="801921517">
    <w:abstractNumId w:val="9"/>
  </w:num>
  <w:num w:numId="24" w16cid:durableId="373887140">
    <w:abstractNumId w:val="19"/>
  </w:num>
  <w:num w:numId="25" w16cid:durableId="554657521">
    <w:abstractNumId w:val="21"/>
  </w:num>
  <w:num w:numId="26" w16cid:durableId="2026857819">
    <w:abstractNumId w:val="10"/>
  </w:num>
  <w:num w:numId="27" w16cid:durableId="6972018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061B4"/>
    <w:rsid w:val="00013811"/>
    <w:rsid w:val="00017BB2"/>
    <w:rsid w:val="00024635"/>
    <w:rsid w:val="000260F9"/>
    <w:rsid w:val="00030DA5"/>
    <w:rsid w:val="000316BA"/>
    <w:rsid w:val="00033397"/>
    <w:rsid w:val="000342C7"/>
    <w:rsid w:val="00040095"/>
    <w:rsid w:val="0005465D"/>
    <w:rsid w:val="0005563E"/>
    <w:rsid w:val="000615A2"/>
    <w:rsid w:val="000633A7"/>
    <w:rsid w:val="00065B77"/>
    <w:rsid w:val="00080344"/>
    <w:rsid w:val="00080512"/>
    <w:rsid w:val="00083F0D"/>
    <w:rsid w:val="00094013"/>
    <w:rsid w:val="000A2FD0"/>
    <w:rsid w:val="000A47A3"/>
    <w:rsid w:val="000A4941"/>
    <w:rsid w:val="000A7D4A"/>
    <w:rsid w:val="000B0762"/>
    <w:rsid w:val="000B1D1E"/>
    <w:rsid w:val="000B7447"/>
    <w:rsid w:val="000B7BCF"/>
    <w:rsid w:val="000C0EA5"/>
    <w:rsid w:val="000C20EA"/>
    <w:rsid w:val="000C23DE"/>
    <w:rsid w:val="000C3CBB"/>
    <w:rsid w:val="000C556D"/>
    <w:rsid w:val="000C76E5"/>
    <w:rsid w:val="000D376D"/>
    <w:rsid w:val="000D408C"/>
    <w:rsid w:val="000D4DE6"/>
    <w:rsid w:val="000D58AB"/>
    <w:rsid w:val="000D59D3"/>
    <w:rsid w:val="000E3FDA"/>
    <w:rsid w:val="000E5D1A"/>
    <w:rsid w:val="000F41ED"/>
    <w:rsid w:val="000F42F0"/>
    <w:rsid w:val="000F610C"/>
    <w:rsid w:val="000F67A2"/>
    <w:rsid w:val="000F79AB"/>
    <w:rsid w:val="001012C2"/>
    <w:rsid w:val="001075B7"/>
    <w:rsid w:val="00107EDC"/>
    <w:rsid w:val="00123B6B"/>
    <w:rsid w:val="001370F2"/>
    <w:rsid w:val="00141A3D"/>
    <w:rsid w:val="00141F87"/>
    <w:rsid w:val="00142E2B"/>
    <w:rsid w:val="0014775C"/>
    <w:rsid w:val="00153BA6"/>
    <w:rsid w:val="001549DD"/>
    <w:rsid w:val="00155078"/>
    <w:rsid w:val="001550D6"/>
    <w:rsid w:val="00162F1B"/>
    <w:rsid w:val="00163D45"/>
    <w:rsid w:val="00166752"/>
    <w:rsid w:val="00170A70"/>
    <w:rsid w:val="00171361"/>
    <w:rsid w:val="00174EC9"/>
    <w:rsid w:val="0017573D"/>
    <w:rsid w:val="001864C4"/>
    <w:rsid w:val="00194CD0"/>
    <w:rsid w:val="00197DF4"/>
    <w:rsid w:val="001A153B"/>
    <w:rsid w:val="001A4A66"/>
    <w:rsid w:val="001B08B3"/>
    <w:rsid w:val="001B0D69"/>
    <w:rsid w:val="001B265E"/>
    <w:rsid w:val="001B3D3A"/>
    <w:rsid w:val="001B7208"/>
    <w:rsid w:val="001C4281"/>
    <w:rsid w:val="001C7A35"/>
    <w:rsid w:val="001D0D3F"/>
    <w:rsid w:val="001D3619"/>
    <w:rsid w:val="001D38D6"/>
    <w:rsid w:val="001D7E1F"/>
    <w:rsid w:val="001E39D1"/>
    <w:rsid w:val="001E6444"/>
    <w:rsid w:val="001F168B"/>
    <w:rsid w:val="001F3A0E"/>
    <w:rsid w:val="001F45AF"/>
    <w:rsid w:val="001F5E95"/>
    <w:rsid w:val="001F70B7"/>
    <w:rsid w:val="00200F4A"/>
    <w:rsid w:val="002011C1"/>
    <w:rsid w:val="00204301"/>
    <w:rsid w:val="002068A3"/>
    <w:rsid w:val="00215D5F"/>
    <w:rsid w:val="00225F6D"/>
    <w:rsid w:val="0022606D"/>
    <w:rsid w:val="002305DD"/>
    <w:rsid w:val="002334AE"/>
    <w:rsid w:val="00236F56"/>
    <w:rsid w:val="00242C2A"/>
    <w:rsid w:val="00243BC7"/>
    <w:rsid w:val="00244186"/>
    <w:rsid w:val="002553C2"/>
    <w:rsid w:val="002623FC"/>
    <w:rsid w:val="002747EC"/>
    <w:rsid w:val="002748E3"/>
    <w:rsid w:val="002829F6"/>
    <w:rsid w:val="002855BF"/>
    <w:rsid w:val="0028583D"/>
    <w:rsid w:val="00286FC6"/>
    <w:rsid w:val="002953B2"/>
    <w:rsid w:val="002A63AD"/>
    <w:rsid w:val="002A7F1A"/>
    <w:rsid w:val="002B0BC2"/>
    <w:rsid w:val="002B6E60"/>
    <w:rsid w:val="002D7123"/>
    <w:rsid w:val="002E1692"/>
    <w:rsid w:val="002E3062"/>
    <w:rsid w:val="002F0762"/>
    <w:rsid w:val="002F0805"/>
    <w:rsid w:val="002F0D22"/>
    <w:rsid w:val="002F38CC"/>
    <w:rsid w:val="002F4C0B"/>
    <w:rsid w:val="002F59A4"/>
    <w:rsid w:val="002F6F89"/>
    <w:rsid w:val="00300E51"/>
    <w:rsid w:val="00306509"/>
    <w:rsid w:val="003172DC"/>
    <w:rsid w:val="00323185"/>
    <w:rsid w:val="00325142"/>
    <w:rsid w:val="00326069"/>
    <w:rsid w:val="00327D7E"/>
    <w:rsid w:val="003320A1"/>
    <w:rsid w:val="00333D26"/>
    <w:rsid w:val="00335A05"/>
    <w:rsid w:val="00341E0A"/>
    <w:rsid w:val="00343560"/>
    <w:rsid w:val="003454FC"/>
    <w:rsid w:val="00346B0D"/>
    <w:rsid w:val="0035462D"/>
    <w:rsid w:val="00356E50"/>
    <w:rsid w:val="00362713"/>
    <w:rsid w:val="00363177"/>
    <w:rsid w:val="00365C70"/>
    <w:rsid w:val="003702F7"/>
    <w:rsid w:val="00372378"/>
    <w:rsid w:val="00373C3D"/>
    <w:rsid w:val="00381172"/>
    <w:rsid w:val="003923F3"/>
    <w:rsid w:val="00392D30"/>
    <w:rsid w:val="00397AEB"/>
    <w:rsid w:val="003B3FB3"/>
    <w:rsid w:val="003C4E37"/>
    <w:rsid w:val="003C5218"/>
    <w:rsid w:val="003D2DA3"/>
    <w:rsid w:val="003E1194"/>
    <w:rsid w:val="003E16BE"/>
    <w:rsid w:val="003E7223"/>
    <w:rsid w:val="003F0A6F"/>
    <w:rsid w:val="00401855"/>
    <w:rsid w:val="004128E3"/>
    <w:rsid w:val="00430EC4"/>
    <w:rsid w:val="0043218D"/>
    <w:rsid w:val="004357B5"/>
    <w:rsid w:val="00441637"/>
    <w:rsid w:val="00441837"/>
    <w:rsid w:val="00442DE0"/>
    <w:rsid w:val="00454CBF"/>
    <w:rsid w:val="00461FCC"/>
    <w:rsid w:val="004621A3"/>
    <w:rsid w:val="00464695"/>
    <w:rsid w:val="0047272F"/>
    <w:rsid w:val="00485893"/>
    <w:rsid w:val="00486502"/>
    <w:rsid w:val="00495415"/>
    <w:rsid w:val="0049615A"/>
    <w:rsid w:val="004B7E66"/>
    <w:rsid w:val="004C21CA"/>
    <w:rsid w:val="004C493C"/>
    <w:rsid w:val="004C5539"/>
    <w:rsid w:val="004C66CA"/>
    <w:rsid w:val="004D3578"/>
    <w:rsid w:val="004D380D"/>
    <w:rsid w:val="004D3F58"/>
    <w:rsid w:val="004D4665"/>
    <w:rsid w:val="004D58EB"/>
    <w:rsid w:val="004D5A7B"/>
    <w:rsid w:val="004D5E47"/>
    <w:rsid w:val="004D633C"/>
    <w:rsid w:val="004D6623"/>
    <w:rsid w:val="004E213A"/>
    <w:rsid w:val="004E21FC"/>
    <w:rsid w:val="004E57B2"/>
    <w:rsid w:val="004F27B2"/>
    <w:rsid w:val="004F48BF"/>
    <w:rsid w:val="004F6D39"/>
    <w:rsid w:val="00503171"/>
    <w:rsid w:val="0050397F"/>
    <w:rsid w:val="00513B27"/>
    <w:rsid w:val="00513C6F"/>
    <w:rsid w:val="005153FE"/>
    <w:rsid w:val="005173B5"/>
    <w:rsid w:val="005240A4"/>
    <w:rsid w:val="00531C12"/>
    <w:rsid w:val="00531F4B"/>
    <w:rsid w:val="00534DA0"/>
    <w:rsid w:val="00540A1B"/>
    <w:rsid w:val="00540B31"/>
    <w:rsid w:val="00543E6C"/>
    <w:rsid w:val="00544635"/>
    <w:rsid w:val="00553F96"/>
    <w:rsid w:val="00565087"/>
    <w:rsid w:val="0056573F"/>
    <w:rsid w:val="00565BE9"/>
    <w:rsid w:val="00567642"/>
    <w:rsid w:val="005678F1"/>
    <w:rsid w:val="00570755"/>
    <w:rsid w:val="00571CE2"/>
    <w:rsid w:val="00581C05"/>
    <w:rsid w:val="00583B94"/>
    <w:rsid w:val="00590BAB"/>
    <w:rsid w:val="005A0FB3"/>
    <w:rsid w:val="005A27D5"/>
    <w:rsid w:val="005A4971"/>
    <w:rsid w:val="005B1232"/>
    <w:rsid w:val="005B2EEF"/>
    <w:rsid w:val="005B3624"/>
    <w:rsid w:val="005B50A5"/>
    <w:rsid w:val="005B5666"/>
    <w:rsid w:val="005C3B5F"/>
    <w:rsid w:val="005D1649"/>
    <w:rsid w:val="005D4274"/>
    <w:rsid w:val="005D6C57"/>
    <w:rsid w:val="005D773B"/>
    <w:rsid w:val="005E238A"/>
    <w:rsid w:val="005E2B16"/>
    <w:rsid w:val="005E6148"/>
    <w:rsid w:val="005E6319"/>
    <w:rsid w:val="005F0533"/>
    <w:rsid w:val="005F2386"/>
    <w:rsid w:val="006019FA"/>
    <w:rsid w:val="00605E3E"/>
    <w:rsid w:val="00606798"/>
    <w:rsid w:val="00606DA9"/>
    <w:rsid w:val="00607BC9"/>
    <w:rsid w:val="0061046D"/>
    <w:rsid w:val="00611566"/>
    <w:rsid w:val="00611D47"/>
    <w:rsid w:val="00617F14"/>
    <w:rsid w:val="006200C9"/>
    <w:rsid w:val="006352DE"/>
    <w:rsid w:val="00640754"/>
    <w:rsid w:val="0064486B"/>
    <w:rsid w:val="0064734A"/>
    <w:rsid w:val="006504A4"/>
    <w:rsid w:val="0065262E"/>
    <w:rsid w:val="00652C0F"/>
    <w:rsid w:val="0065333E"/>
    <w:rsid w:val="006556EE"/>
    <w:rsid w:val="00656E1E"/>
    <w:rsid w:val="006604E4"/>
    <w:rsid w:val="006676E4"/>
    <w:rsid w:val="006744EA"/>
    <w:rsid w:val="006774B4"/>
    <w:rsid w:val="00681935"/>
    <w:rsid w:val="00682C6C"/>
    <w:rsid w:val="00684009"/>
    <w:rsid w:val="00687942"/>
    <w:rsid w:val="00692D28"/>
    <w:rsid w:val="00697F87"/>
    <w:rsid w:val="006A2193"/>
    <w:rsid w:val="006A4A09"/>
    <w:rsid w:val="006A593D"/>
    <w:rsid w:val="006B36A5"/>
    <w:rsid w:val="006B4195"/>
    <w:rsid w:val="006B4E34"/>
    <w:rsid w:val="006B782E"/>
    <w:rsid w:val="006C54B5"/>
    <w:rsid w:val="006C5EC3"/>
    <w:rsid w:val="006C66F8"/>
    <w:rsid w:val="006D1E24"/>
    <w:rsid w:val="006E4782"/>
    <w:rsid w:val="006E72D7"/>
    <w:rsid w:val="006F469C"/>
    <w:rsid w:val="00702BDF"/>
    <w:rsid w:val="00716849"/>
    <w:rsid w:val="007214D6"/>
    <w:rsid w:val="00722224"/>
    <w:rsid w:val="00727B8D"/>
    <w:rsid w:val="00730208"/>
    <w:rsid w:val="007318F1"/>
    <w:rsid w:val="00734A5B"/>
    <w:rsid w:val="00741EC5"/>
    <w:rsid w:val="007433A6"/>
    <w:rsid w:val="00743525"/>
    <w:rsid w:val="00744E76"/>
    <w:rsid w:val="007476DB"/>
    <w:rsid w:val="0075555F"/>
    <w:rsid w:val="0075565E"/>
    <w:rsid w:val="00757D40"/>
    <w:rsid w:val="0076073B"/>
    <w:rsid w:val="00765A81"/>
    <w:rsid w:val="00774846"/>
    <w:rsid w:val="00775AF4"/>
    <w:rsid w:val="00777885"/>
    <w:rsid w:val="00781F0F"/>
    <w:rsid w:val="00782170"/>
    <w:rsid w:val="0078446C"/>
    <w:rsid w:val="0078727C"/>
    <w:rsid w:val="007902FF"/>
    <w:rsid w:val="0079415C"/>
    <w:rsid w:val="00796C1D"/>
    <w:rsid w:val="007978A9"/>
    <w:rsid w:val="00797D4B"/>
    <w:rsid w:val="007A1BBA"/>
    <w:rsid w:val="007A3760"/>
    <w:rsid w:val="007C063F"/>
    <w:rsid w:val="007C095F"/>
    <w:rsid w:val="007C1636"/>
    <w:rsid w:val="007C2B73"/>
    <w:rsid w:val="007D0AE5"/>
    <w:rsid w:val="007D3B84"/>
    <w:rsid w:val="007D5902"/>
    <w:rsid w:val="007D592A"/>
    <w:rsid w:val="007E32DD"/>
    <w:rsid w:val="007E6F1D"/>
    <w:rsid w:val="007E746A"/>
    <w:rsid w:val="007F00B1"/>
    <w:rsid w:val="007F2676"/>
    <w:rsid w:val="007F532F"/>
    <w:rsid w:val="00802106"/>
    <w:rsid w:val="008028A4"/>
    <w:rsid w:val="00805CC8"/>
    <w:rsid w:val="00806520"/>
    <w:rsid w:val="008110C5"/>
    <w:rsid w:val="008130A6"/>
    <w:rsid w:val="00822F7E"/>
    <w:rsid w:val="00827F79"/>
    <w:rsid w:val="00830106"/>
    <w:rsid w:val="00840916"/>
    <w:rsid w:val="00850F9B"/>
    <w:rsid w:val="00852F7C"/>
    <w:rsid w:val="00853EDD"/>
    <w:rsid w:val="00857898"/>
    <w:rsid w:val="00857EEC"/>
    <w:rsid w:val="008604EE"/>
    <w:rsid w:val="0086131D"/>
    <w:rsid w:val="008704A4"/>
    <w:rsid w:val="0087352F"/>
    <w:rsid w:val="0087401D"/>
    <w:rsid w:val="008768CA"/>
    <w:rsid w:val="008771FD"/>
    <w:rsid w:val="0088020E"/>
    <w:rsid w:val="00880559"/>
    <w:rsid w:val="008840E9"/>
    <w:rsid w:val="00886577"/>
    <w:rsid w:val="008958F5"/>
    <w:rsid w:val="008A3A08"/>
    <w:rsid w:val="008B4CC2"/>
    <w:rsid w:val="008C2835"/>
    <w:rsid w:val="008C3D3F"/>
    <w:rsid w:val="008C484F"/>
    <w:rsid w:val="008C490B"/>
    <w:rsid w:val="008C72BB"/>
    <w:rsid w:val="008D40B4"/>
    <w:rsid w:val="008E5CD7"/>
    <w:rsid w:val="008E5DF6"/>
    <w:rsid w:val="008F4AD3"/>
    <w:rsid w:val="0090271F"/>
    <w:rsid w:val="00903D8C"/>
    <w:rsid w:val="009055FA"/>
    <w:rsid w:val="00907343"/>
    <w:rsid w:val="00913D4D"/>
    <w:rsid w:val="00921274"/>
    <w:rsid w:val="00921644"/>
    <w:rsid w:val="009240B1"/>
    <w:rsid w:val="009330F1"/>
    <w:rsid w:val="009343D0"/>
    <w:rsid w:val="00934552"/>
    <w:rsid w:val="0094013D"/>
    <w:rsid w:val="00942EC2"/>
    <w:rsid w:val="00945D38"/>
    <w:rsid w:val="00946733"/>
    <w:rsid w:val="00947300"/>
    <w:rsid w:val="00954BCB"/>
    <w:rsid w:val="009558CC"/>
    <w:rsid w:val="009563AD"/>
    <w:rsid w:val="00961B32"/>
    <w:rsid w:val="00966FD3"/>
    <w:rsid w:val="00971683"/>
    <w:rsid w:val="00972FD7"/>
    <w:rsid w:val="00974BB0"/>
    <w:rsid w:val="0097762D"/>
    <w:rsid w:val="00982C5F"/>
    <w:rsid w:val="00986062"/>
    <w:rsid w:val="009872AD"/>
    <w:rsid w:val="00990FC1"/>
    <w:rsid w:val="0099115B"/>
    <w:rsid w:val="00997C78"/>
    <w:rsid w:val="009A30B3"/>
    <w:rsid w:val="009A5A74"/>
    <w:rsid w:val="009A6E4F"/>
    <w:rsid w:val="009B2523"/>
    <w:rsid w:val="009C3779"/>
    <w:rsid w:val="009C4D5C"/>
    <w:rsid w:val="009D0976"/>
    <w:rsid w:val="009D0A28"/>
    <w:rsid w:val="009D22B5"/>
    <w:rsid w:val="009D2831"/>
    <w:rsid w:val="009D7283"/>
    <w:rsid w:val="009E12A0"/>
    <w:rsid w:val="009E21AE"/>
    <w:rsid w:val="009E618D"/>
    <w:rsid w:val="009F3B54"/>
    <w:rsid w:val="009F7E6E"/>
    <w:rsid w:val="00A02FF2"/>
    <w:rsid w:val="00A0726D"/>
    <w:rsid w:val="00A10F02"/>
    <w:rsid w:val="00A1309F"/>
    <w:rsid w:val="00A21CFC"/>
    <w:rsid w:val="00A27110"/>
    <w:rsid w:val="00A42F80"/>
    <w:rsid w:val="00A45528"/>
    <w:rsid w:val="00A53724"/>
    <w:rsid w:val="00A559F6"/>
    <w:rsid w:val="00A5612A"/>
    <w:rsid w:val="00A657DC"/>
    <w:rsid w:val="00A65870"/>
    <w:rsid w:val="00A66F7A"/>
    <w:rsid w:val="00A710BA"/>
    <w:rsid w:val="00A7159C"/>
    <w:rsid w:val="00A7226F"/>
    <w:rsid w:val="00A814E6"/>
    <w:rsid w:val="00A82346"/>
    <w:rsid w:val="00A8361A"/>
    <w:rsid w:val="00A9671C"/>
    <w:rsid w:val="00AB49BE"/>
    <w:rsid w:val="00AB6AAB"/>
    <w:rsid w:val="00AC0E02"/>
    <w:rsid w:val="00AD0338"/>
    <w:rsid w:val="00AD4BCF"/>
    <w:rsid w:val="00AE04D5"/>
    <w:rsid w:val="00AF106B"/>
    <w:rsid w:val="00AF378B"/>
    <w:rsid w:val="00AF4A8E"/>
    <w:rsid w:val="00AF78D5"/>
    <w:rsid w:val="00B02AC4"/>
    <w:rsid w:val="00B1063A"/>
    <w:rsid w:val="00B15449"/>
    <w:rsid w:val="00B178AE"/>
    <w:rsid w:val="00B21241"/>
    <w:rsid w:val="00B3207A"/>
    <w:rsid w:val="00B325E7"/>
    <w:rsid w:val="00B358DD"/>
    <w:rsid w:val="00B35C13"/>
    <w:rsid w:val="00B477C9"/>
    <w:rsid w:val="00B51F8C"/>
    <w:rsid w:val="00B5439D"/>
    <w:rsid w:val="00B56BDC"/>
    <w:rsid w:val="00B67F00"/>
    <w:rsid w:val="00B700F3"/>
    <w:rsid w:val="00B71A64"/>
    <w:rsid w:val="00B73BBA"/>
    <w:rsid w:val="00B746AA"/>
    <w:rsid w:val="00B826B2"/>
    <w:rsid w:val="00B9781E"/>
    <w:rsid w:val="00B97C04"/>
    <w:rsid w:val="00BD0D64"/>
    <w:rsid w:val="00BE12E5"/>
    <w:rsid w:val="00BF212C"/>
    <w:rsid w:val="00BF79F1"/>
    <w:rsid w:val="00C03035"/>
    <w:rsid w:val="00C11826"/>
    <w:rsid w:val="00C15AE8"/>
    <w:rsid w:val="00C21572"/>
    <w:rsid w:val="00C234C1"/>
    <w:rsid w:val="00C24B5F"/>
    <w:rsid w:val="00C275BC"/>
    <w:rsid w:val="00C3084C"/>
    <w:rsid w:val="00C322D7"/>
    <w:rsid w:val="00C33079"/>
    <w:rsid w:val="00C34DD8"/>
    <w:rsid w:val="00C365F1"/>
    <w:rsid w:val="00C43B31"/>
    <w:rsid w:val="00C50536"/>
    <w:rsid w:val="00C55EB7"/>
    <w:rsid w:val="00C64284"/>
    <w:rsid w:val="00C64DCD"/>
    <w:rsid w:val="00C77963"/>
    <w:rsid w:val="00C84ED9"/>
    <w:rsid w:val="00C87DA9"/>
    <w:rsid w:val="00C90F56"/>
    <w:rsid w:val="00CA08A8"/>
    <w:rsid w:val="00CA0C79"/>
    <w:rsid w:val="00CA14E4"/>
    <w:rsid w:val="00CA3D0C"/>
    <w:rsid w:val="00CB5ED6"/>
    <w:rsid w:val="00CB6651"/>
    <w:rsid w:val="00CB6887"/>
    <w:rsid w:val="00CC748D"/>
    <w:rsid w:val="00CD0750"/>
    <w:rsid w:val="00CD228C"/>
    <w:rsid w:val="00CD320E"/>
    <w:rsid w:val="00CD3B71"/>
    <w:rsid w:val="00CD4C7B"/>
    <w:rsid w:val="00CE007C"/>
    <w:rsid w:val="00CE7505"/>
    <w:rsid w:val="00CF2F0D"/>
    <w:rsid w:val="00CF3736"/>
    <w:rsid w:val="00D01A8B"/>
    <w:rsid w:val="00D020B1"/>
    <w:rsid w:val="00D03525"/>
    <w:rsid w:val="00D0426A"/>
    <w:rsid w:val="00D0531A"/>
    <w:rsid w:val="00D11329"/>
    <w:rsid w:val="00D15566"/>
    <w:rsid w:val="00D22038"/>
    <w:rsid w:val="00D30A68"/>
    <w:rsid w:val="00D3382C"/>
    <w:rsid w:val="00D40CB1"/>
    <w:rsid w:val="00D41ABE"/>
    <w:rsid w:val="00D431BD"/>
    <w:rsid w:val="00D45717"/>
    <w:rsid w:val="00D466D4"/>
    <w:rsid w:val="00D55C48"/>
    <w:rsid w:val="00D55E27"/>
    <w:rsid w:val="00D65F19"/>
    <w:rsid w:val="00D7215D"/>
    <w:rsid w:val="00D738D6"/>
    <w:rsid w:val="00D80795"/>
    <w:rsid w:val="00D86C3E"/>
    <w:rsid w:val="00D87E00"/>
    <w:rsid w:val="00D908B4"/>
    <w:rsid w:val="00D9134D"/>
    <w:rsid w:val="00D92763"/>
    <w:rsid w:val="00D97CD9"/>
    <w:rsid w:val="00DA58E4"/>
    <w:rsid w:val="00DA7A03"/>
    <w:rsid w:val="00DB1344"/>
    <w:rsid w:val="00DB1661"/>
    <w:rsid w:val="00DB1818"/>
    <w:rsid w:val="00DC0172"/>
    <w:rsid w:val="00DC309B"/>
    <w:rsid w:val="00DC4DA2"/>
    <w:rsid w:val="00DC4F4F"/>
    <w:rsid w:val="00DD148A"/>
    <w:rsid w:val="00DE0F33"/>
    <w:rsid w:val="00DE1406"/>
    <w:rsid w:val="00DE7D73"/>
    <w:rsid w:val="00DF335A"/>
    <w:rsid w:val="00DF5393"/>
    <w:rsid w:val="00E07838"/>
    <w:rsid w:val="00E07BA9"/>
    <w:rsid w:val="00E12052"/>
    <w:rsid w:val="00E228CE"/>
    <w:rsid w:val="00E261F1"/>
    <w:rsid w:val="00E340BC"/>
    <w:rsid w:val="00E34B3D"/>
    <w:rsid w:val="00E36AEE"/>
    <w:rsid w:val="00E44A43"/>
    <w:rsid w:val="00E51F8B"/>
    <w:rsid w:val="00E62835"/>
    <w:rsid w:val="00E62D69"/>
    <w:rsid w:val="00E63A50"/>
    <w:rsid w:val="00E77645"/>
    <w:rsid w:val="00E852FF"/>
    <w:rsid w:val="00E90ABE"/>
    <w:rsid w:val="00E939F6"/>
    <w:rsid w:val="00E96761"/>
    <w:rsid w:val="00E97B68"/>
    <w:rsid w:val="00EA1823"/>
    <w:rsid w:val="00EA1D56"/>
    <w:rsid w:val="00EA22F8"/>
    <w:rsid w:val="00EA63E2"/>
    <w:rsid w:val="00EA7B2C"/>
    <w:rsid w:val="00EC4A25"/>
    <w:rsid w:val="00ED096C"/>
    <w:rsid w:val="00ED1691"/>
    <w:rsid w:val="00ED7709"/>
    <w:rsid w:val="00EE0A1E"/>
    <w:rsid w:val="00EE0B91"/>
    <w:rsid w:val="00EE0EE2"/>
    <w:rsid w:val="00EE1E99"/>
    <w:rsid w:val="00EE2C8B"/>
    <w:rsid w:val="00EE66A7"/>
    <w:rsid w:val="00F025A2"/>
    <w:rsid w:val="00F12972"/>
    <w:rsid w:val="00F2026E"/>
    <w:rsid w:val="00F2210A"/>
    <w:rsid w:val="00F22334"/>
    <w:rsid w:val="00F2336F"/>
    <w:rsid w:val="00F27F34"/>
    <w:rsid w:val="00F3231E"/>
    <w:rsid w:val="00F32F52"/>
    <w:rsid w:val="00F37743"/>
    <w:rsid w:val="00F431E9"/>
    <w:rsid w:val="00F4416B"/>
    <w:rsid w:val="00F54187"/>
    <w:rsid w:val="00F54A3D"/>
    <w:rsid w:val="00F625C2"/>
    <w:rsid w:val="00F62F8E"/>
    <w:rsid w:val="00F63110"/>
    <w:rsid w:val="00F653B8"/>
    <w:rsid w:val="00F6666A"/>
    <w:rsid w:val="00F71891"/>
    <w:rsid w:val="00F7527C"/>
    <w:rsid w:val="00F76F8F"/>
    <w:rsid w:val="00FA1266"/>
    <w:rsid w:val="00FA145A"/>
    <w:rsid w:val="00FB27EC"/>
    <w:rsid w:val="00FB2BEA"/>
    <w:rsid w:val="00FB3DF0"/>
    <w:rsid w:val="00FB562A"/>
    <w:rsid w:val="00FC1192"/>
    <w:rsid w:val="00FC53BF"/>
    <w:rsid w:val="00FC6713"/>
    <w:rsid w:val="00FD39EE"/>
    <w:rsid w:val="00FD5D68"/>
    <w:rsid w:val="00FE1663"/>
    <w:rsid w:val="00FE5E28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F346AD7F-5BB0-4D71-AA2E-D38EB1A06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25E7"/>
  </w:style>
  <w:style w:type="character" w:customStyle="1" w:styleId="CommentTextChar">
    <w:name w:val="Comment Text Char"/>
    <w:link w:val="CommentText"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Revision">
    <w:name w:val="Revision"/>
    <w:hidden/>
    <w:uiPriority w:val="99"/>
    <w:semiHidden/>
    <w:rsid w:val="002D7123"/>
    <w:rPr>
      <w:lang w:val="en-GB"/>
    </w:rPr>
  </w:style>
  <w:style w:type="character" w:customStyle="1" w:styleId="Heading1Char">
    <w:name w:val="Heading 1 Char"/>
    <w:link w:val="Heading1"/>
    <w:rsid w:val="00373C3D"/>
    <w:rPr>
      <w:rFonts w:ascii="Arial" w:hAnsi="Arial"/>
      <w:sz w:val="36"/>
      <w:lang w:val="en-GB"/>
    </w:rPr>
  </w:style>
  <w:style w:type="character" w:customStyle="1" w:styleId="Heading4Char">
    <w:name w:val="Heading 4 Char"/>
    <w:link w:val="Heading4"/>
    <w:rsid w:val="00373C3D"/>
    <w:rPr>
      <w:rFonts w:ascii="Arial" w:hAnsi="Arial"/>
      <w:sz w:val="24"/>
      <w:lang w:val="en-GB"/>
    </w:rPr>
  </w:style>
  <w:style w:type="character" w:styleId="UnresolvedMention">
    <w:name w:val="Unresolved Mention"/>
    <w:uiPriority w:val="99"/>
    <w:semiHidden/>
    <w:unhideWhenUsed/>
    <w:rsid w:val="00397AEB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4F48BF"/>
    <w:rPr>
      <w:rFonts w:ascii="Arial" w:hAnsi="Arial"/>
      <w:sz w:val="18"/>
      <w:lang w:val="en-GB"/>
    </w:rPr>
  </w:style>
  <w:style w:type="paragraph" w:customStyle="1" w:styleId="a">
    <w:name w:val="表格文本"/>
    <w:basedOn w:val="Normal"/>
    <w:rsid w:val="004F48B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4F48BF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4F48BF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4F48BF"/>
  </w:style>
  <w:style w:type="character" w:customStyle="1" w:styleId="TFChar">
    <w:name w:val="TF Char"/>
    <w:link w:val="TF"/>
    <w:qFormat/>
    <w:locked/>
    <w:rsid w:val="00080344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4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6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5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8679b8b-c76e-4c76-a2aa-c00e29a34019" xsi:nil="true"/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DF8148C5469A469EB6DD33420CDCCA" ma:contentTypeVersion="21" ma:contentTypeDescription="Create a new document." ma:contentTypeScope="" ma:versionID="01e84a13b96c6d4583a37f934ae29ae2">
  <xsd:schema xmlns:xsd="http://www.w3.org/2001/XMLSchema" xmlns:xs="http://www.w3.org/2001/XMLSchema" xmlns:p="http://schemas.microsoft.com/office/2006/metadata/properties" xmlns:ns3="71c5aaf6-e6ce-465b-b873-5148d2a4c105" xmlns:ns4="28679b8b-c76e-4c76-a2aa-c00e29a34019" xmlns:ns5="9fcd4c4a-1cb9-41c3-bd35-63b770ecd5ce" targetNamespace="http://schemas.microsoft.com/office/2006/metadata/properties" ma:root="true" ma:fieldsID="a9a617cae306c89eb50535236d6d42c5" ns3:_="" ns4:_="" ns5:_="">
    <xsd:import namespace="71c5aaf6-e6ce-465b-b873-5148d2a4c105"/>
    <xsd:import namespace="28679b8b-c76e-4c76-a2aa-c00e29a34019"/>
    <xsd:import namespace="9fcd4c4a-1cb9-41c3-bd35-63b770ecd5c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  <xsd:element ref="ns5:SharedWithUsers" minOccurs="0"/>
                <xsd:element ref="ns5:SharedWithDetails" minOccurs="0"/>
                <xsd:element ref="ns5:SharingHintHash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79b8b-c76e-4c76-a2aa-c00e29a34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activity" ma:index="26" nillable="true" ma:displayName="_activity" ma:hidden="true" ma:internalName="_activity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4c4a-1cb9-41c3-bd35-63b770ecd5ce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77F212EB-1FAB-44E0-8165-50871DB20D22}">
  <ds:schemaRefs>
    <ds:schemaRef ds:uri="http://schemas.microsoft.com/office/2006/metadata/properties"/>
    <ds:schemaRef ds:uri="http://schemas.microsoft.com/office/infopath/2007/PartnerControls"/>
    <ds:schemaRef ds:uri="28679b8b-c76e-4c76-a2aa-c00e29a3401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4364EB3-287D-4BBC-B8F2-BB6696D9D6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008485-EBCE-4FDE-A086-445521137FB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903D84A-1478-4975-80A5-7230D54F3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28679b8b-c76e-4c76-a2aa-c00e29a34019"/>
    <ds:schemaRef ds:uri="9fcd4c4a-1cb9-41c3-bd35-63b770ecd5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704CD3B-95D6-4E10-997E-A6DE4D283AC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9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2238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10</cp:revision>
  <dcterms:created xsi:type="dcterms:W3CDTF">2024-10-01T06:59:00Z</dcterms:created>
  <dcterms:modified xsi:type="dcterms:W3CDTF">2024-10-03T00:12:00Z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0x010100E4DF8148C5469A469EB6DD33420CDCCA</vt:lpwstr>
  </property>
</Properties>
</file>